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F4F1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fl.1486)</w:t>
      </w:r>
    </w:p>
    <w:p w14:paraId="61B3B623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65F4ED5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600D5B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ED3CF0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Jan.1486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447BE11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F538E2F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26C27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7BEE29" w14:textId="77777777" w:rsidR="00182D7B" w:rsidRDefault="00182D7B" w:rsidP="00182D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2002</w:t>
      </w:r>
    </w:p>
    <w:p w14:paraId="23B04E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0B3C2" w14:textId="77777777" w:rsidR="00182D7B" w:rsidRDefault="00182D7B" w:rsidP="009139A6">
      <w:r>
        <w:separator/>
      </w:r>
    </w:p>
  </w:endnote>
  <w:endnote w:type="continuationSeparator" w:id="0">
    <w:p w14:paraId="69D573F7" w14:textId="77777777" w:rsidR="00182D7B" w:rsidRDefault="00182D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253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2D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60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8FD34" w14:textId="77777777" w:rsidR="00182D7B" w:rsidRDefault="00182D7B" w:rsidP="009139A6">
      <w:r>
        <w:separator/>
      </w:r>
    </w:p>
  </w:footnote>
  <w:footnote w:type="continuationSeparator" w:id="0">
    <w:p w14:paraId="2892A7E3" w14:textId="77777777" w:rsidR="00182D7B" w:rsidRDefault="00182D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EC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CB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A01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D7B"/>
    <w:rsid w:val="000666E0"/>
    <w:rsid w:val="00182D7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F08A8"/>
  <w15:chartTrackingRefBased/>
  <w15:docId w15:val="{136435F5-F0EE-4CAF-9B60-EC9F844D9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2D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2022-07-16T18:33:00Z</dcterms:created>
  <dcterms:modified xsi:type="dcterms:W3CDTF">2022-07-16T18:33:00Z</dcterms:modified>
</cp:coreProperties>
</file>